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3049C" w14:textId="77777777" w:rsidR="002741C1" w:rsidRPr="00A55997" w:rsidRDefault="002741C1" w:rsidP="00E52423">
      <w:pPr>
        <w:spacing w:after="0" w:line="240" w:lineRule="auto"/>
        <w:jc w:val="right"/>
        <w:rPr>
          <w:rFonts w:ascii="Verdana" w:eastAsia="Times New Roman" w:hAnsi="Verdana"/>
          <w:sz w:val="8"/>
          <w:szCs w:val="18"/>
          <w:lang w:eastAsia="pl-PL"/>
        </w:rPr>
      </w:pPr>
    </w:p>
    <w:p w14:paraId="69209369" w14:textId="4C15BD5A" w:rsidR="00897E9D" w:rsidRPr="000445D5" w:rsidRDefault="00897E9D" w:rsidP="00897E9D">
      <w:pPr>
        <w:tabs>
          <w:tab w:val="right" w:pos="9072"/>
        </w:tabs>
        <w:jc w:val="right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2.5.3</w:t>
      </w:r>
      <w:r w:rsidRPr="000445D5">
        <w:rPr>
          <w:rFonts w:ascii="Verdana" w:hAnsi="Verdana"/>
          <w:bCs/>
          <w:sz w:val="16"/>
          <w:szCs w:val="16"/>
        </w:rPr>
        <w:t xml:space="preserve"> – Zał.</w:t>
      </w:r>
      <w:r>
        <w:rPr>
          <w:rFonts w:ascii="Verdana" w:hAnsi="Verdana"/>
          <w:bCs/>
          <w:sz w:val="16"/>
          <w:szCs w:val="16"/>
        </w:rPr>
        <w:t xml:space="preserve"> 3</w:t>
      </w:r>
      <w:r w:rsidRPr="000445D5">
        <w:rPr>
          <w:rFonts w:ascii="Verdana" w:hAnsi="Verdana"/>
          <w:bCs/>
          <w:sz w:val="16"/>
          <w:szCs w:val="16"/>
        </w:rPr>
        <w:t xml:space="preserve"> Wzór </w:t>
      </w:r>
      <w:r>
        <w:rPr>
          <w:rFonts w:ascii="Verdana" w:hAnsi="Verdana"/>
          <w:bCs/>
          <w:sz w:val="16"/>
          <w:szCs w:val="16"/>
        </w:rPr>
        <w:t>pisma informującego o możliwości odbioru weksla</w:t>
      </w:r>
    </w:p>
    <w:p w14:paraId="21C4145D" w14:textId="77777777" w:rsidR="00897E9D" w:rsidRDefault="00897E9D" w:rsidP="00897E9D">
      <w:pPr>
        <w:pStyle w:val="Nagwek"/>
        <w:jc w:val="center"/>
        <w:rPr>
          <w:rFonts w:ascii="Verdana" w:hAnsi="Verdana"/>
          <w:b/>
          <w:sz w:val="18"/>
          <w:szCs w:val="18"/>
        </w:rPr>
      </w:pPr>
    </w:p>
    <w:p w14:paraId="7A4DF8DE" w14:textId="77777777" w:rsidR="00897E9D" w:rsidRPr="00BE1D42" w:rsidRDefault="00897E9D" w:rsidP="00897E9D">
      <w:pPr>
        <w:pStyle w:val="Nagwek"/>
        <w:jc w:val="center"/>
        <w:rPr>
          <w:rFonts w:ascii="Verdana" w:hAnsi="Verdana"/>
          <w:b/>
          <w:sz w:val="18"/>
          <w:szCs w:val="18"/>
        </w:rPr>
      </w:pPr>
      <w:r w:rsidRPr="00BE1D42">
        <w:rPr>
          <w:rFonts w:ascii="Verdana" w:hAnsi="Verdana"/>
          <w:b/>
          <w:sz w:val="18"/>
          <w:szCs w:val="18"/>
        </w:rPr>
        <w:t>WZÓR</w:t>
      </w:r>
    </w:p>
    <w:p w14:paraId="1C51489F" w14:textId="77777777" w:rsidR="00897E9D" w:rsidRPr="00BE1D42" w:rsidRDefault="00897E9D" w:rsidP="00897E9D">
      <w:pPr>
        <w:jc w:val="right"/>
        <w:rPr>
          <w:rFonts w:ascii="Verdana" w:hAnsi="Verdana"/>
          <w:b/>
          <w:sz w:val="18"/>
          <w:szCs w:val="18"/>
        </w:rPr>
      </w:pPr>
    </w:p>
    <w:p w14:paraId="755BCBDB" w14:textId="77777777" w:rsidR="00897E9D" w:rsidRPr="00BE1D42" w:rsidRDefault="00897E9D" w:rsidP="00897E9D">
      <w:pPr>
        <w:tabs>
          <w:tab w:val="right" w:pos="8222"/>
        </w:tabs>
        <w:spacing w:after="0"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                </w:t>
      </w:r>
    </w:p>
    <w:p w14:paraId="5DA8976E" w14:textId="77777777" w:rsidR="00897E9D" w:rsidRDefault="00897E9D" w:rsidP="00897E9D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</w:p>
    <w:p w14:paraId="27C62F01" w14:textId="77777777" w:rsidR="00897E9D" w:rsidRPr="00BE1D42" w:rsidRDefault="00897E9D" w:rsidP="00897E9D">
      <w:pPr>
        <w:tabs>
          <w:tab w:val="right" w:pos="9072"/>
        </w:tabs>
        <w:spacing w:after="0" w:line="24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</w:t>
      </w:r>
      <w:r w:rsidRPr="00BE1D42">
        <w:rPr>
          <w:rFonts w:ascii="Verdana" w:hAnsi="Verdana"/>
          <w:sz w:val="18"/>
          <w:szCs w:val="18"/>
        </w:rPr>
        <w:t>sygnatura pisma</w:t>
      </w:r>
      <w:r>
        <w:rPr>
          <w:rFonts w:ascii="Verdana" w:hAnsi="Verdana"/>
          <w:sz w:val="18"/>
          <w:szCs w:val="18"/>
        </w:rPr>
        <w:t>)</w:t>
      </w:r>
    </w:p>
    <w:p w14:paraId="7905FD3F" w14:textId="77777777" w:rsidR="00897E9D" w:rsidRPr="00BE1D42" w:rsidRDefault="00897E9D" w:rsidP="00897E9D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61A60A19" w14:textId="790DF903" w:rsidR="002741C1" w:rsidRPr="009A7EDA" w:rsidRDefault="00897E9D" w:rsidP="00897E9D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  <w:r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rFonts w:ascii="Verdana" w:hAnsi="Verdana" w:cs="Verdana"/>
          <w:b/>
          <w:bCs/>
          <w:sz w:val="18"/>
          <w:szCs w:val="18"/>
        </w:rPr>
        <w:t>Nazwa Beneficjenta</w:t>
      </w:r>
    </w:p>
    <w:p w14:paraId="39DE4051" w14:textId="77777777" w:rsidR="002741C1" w:rsidRPr="009A7EDA" w:rsidRDefault="002741C1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1E563819" w14:textId="77777777" w:rsidR="002741C1" w:rsidRDefault="002741C1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6CB2D44C" w14:textId="77777777" w:rsidR="002741C1" w:rsidRPr="009A7EDA" w:rsidRDefault="002741C1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238750D0" w14:textId="2816E7B2" w:rsidR="002741C1" w:rsidRPr="006C15B8" w:rsidRDefault="002741C1" w:rsidP="0020232A">
      <w:pPr>
        <w:spacing w:after="0" w:line="24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1A799D">
        <w:rPr>
          <w:rFonts w:ascii="Verdana" w:hAnsi="Verdana"/>
          <w:b/>
          <w:iCs/>
          <w:sz w:val="18"/>
          <w:szCs w:val="18"/>
        </w:rPr>
        <w:t>N</w:t>
      </w:r>
      <w:r>
        <w:rPr>
          <w:rFonts w:ascii="Verdana" w:hAnsi="Verdana"/>
          <w:b/>
          <w:iCs/>
          <w:sz w:val="18"/>
          <w:szCs w:val="18"/>
        </w:rPr>
        <w:t>umer umowy o dofinansowanie</w:t>
      </w:r>
      <w:r w:rsidRPr="006C15B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  <w:t xml:space="preserve">  </w:t>
      </w:r>
    </w:p>
    <w:p w14:paraId="1933EFF1" w14:textId="77777777" w:rsidR="002741C1" w:rsidRDefault="002741C1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7888A2C0" w14:textId="77777777" w:rsidR="002741C1" w:rsidRDefault="002741C1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Dot.: odebrania </w:t>
      </w:r>
      <w:r>
        <w:rPr>
          <w:rFonts w:ascii="Verdana" w:hAnsi="Verdana"/>
          <w:b/>
          <w:bCs/>
          <w:sz w:val="18"/>
          <w:szCs w:val="18"/>
        </w:rPr>
        <w:t xml:space="preserve">weksla </w:t>
      </w:r>
      <w:r w:rsidRPr="00243D97">
        <w:rPr>
          <w:rFonts w:ascii="Verdana" w:hAnsi="Verdana"/>
          <w:b/>
          <w:bCs/>
          <w:sz w:val="18"/>
          <w:szCs w:val="18"/>
        </w:rPr>
        <w:t>własnego in blanco wraz z deklaracją wekslową</w:t>
      </w:r>
    </w:p>
    <w:p w14:paraId="2CD8946A" w14:textId="77777777" w:rsidR="002741C1" w:rsidRDefault="002741C1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BC2794F" w14:textId="77777777" w:rsidR="002741C1" w:rsidRDefault="002741C1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3EB47429" w14:textId="77777777" w:rsidR="002741C1" w:rsidRPr="009A7EDA" w:rsidRDefault="002741C1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2BD92608" w14:textId="77777777" w:rsidR="002741C1" w:rsidRPr="006C15B8" w:rsidRDefault="002741C1" w:rsidP="00E52423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4494D247" w14:textId="77777777" w:rsidR="002741C1" w:rsidRPr="00164A1D" w:rsidRDefault="002741C1" w:rsidP="00E52423">
      <w:pPr>
        <w:spacing w:after="0" w:line="240" w:lineRule="auto"/>
        <w:rPr>
          <w:rFonts w:ascii="Verdana" w:eastAsia="Times New Roman" w:hAnsi="Verdana"/>
          <w:sz w:val="16"/>
          <w:szCs w:val="15"/>
          <w:lang w:eastAsia="pl-PL"/>
        </w:rPr>
      </w:pPr>
    </w:p>
    <w:p w14:paraId="1C53D1AD" w14:textId="77777777" w:rsidR="002741C1" w:rsidRPr="00164A1D" w:rsidRDefault="002741C1" w:rsidP="00E52423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569F9231" w14:textId="06E972E6" w:rsidR="002741C1" w:rsidRDefault="002741C1" w:rsidP="000F4B9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w nawiązaniu do złożonej prośby informuję, iż w związku z rozwiązaniem umowy o dofinansowanie nr </w:t>
      </w:r>
      <w:r w:rsidR="00897E9D">
        <w:rPr>
          <w:rFonts w:ascii="Verdana" w:eastAsia="Times New Roman" w:hAnsi="Verdana"/>
          <w:i/>
          <w:noProof/>
          <w:sz w:val="18"/>
          <w:szCs w:val="18"/>
          <w:lang w:eastAsia="pl-PL"/>
        </w:rPr>
        <w:t>&lt;nr umowy o dofinansowanie&gt;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/w związku z upływem okresu trwałości projektu zgodnie z zapisami Umowy o dofinansowanie nr </w:t>
      </w:r>
      <w:r w:rsidR="00897E9D">
        <w:rPr>
          <w:rFonts w:ascii="Verdana" w:eastAsia="Times New Roman" w:hAnsi="Verdana"/>
          <w:i/>
          <w:noProof/>
          <w:sz w:val="18"/>
          <w:szCs w:val="18"/>
          <w:lang w:eastAsia="pl-PL"/>
        </w:rPr>
        <w:t xml:space="preserve">&lt;nr umowy o dofinansowanie&gt;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z dnia </w:t>
      </w:r>
      <w:r w:rsidR="00897E9D">
        <w:rPr>
          <w:rFonts w:ascii="Verdana" w:eastAsia="Times New Roman" w:hAnsi="Verdana"/>
          <w:i/>
          <w:sz w:val="18"/>
          <w:szCs w:val="18"/>
          <w:lang w:eastAsia="pl-PL"/>
        </w:rPr>
        <w:t xml:space="preserve">&lt;data podpisania umowy o dofinansowanie&gt; 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istnieje możliwość odebrania weksla in blanco wraz z deklaracją wekslową w siedzibie Śląskiego Centrum Przedsiębiorczości. </w:t>
      </w:r>
    </w:p>
    <w:p w14:paraId="42B8526B" w14:textId="77777777" w:rsidR="002741C1" w:rsidRDefault="002741C1" w:rsidP="000F4B9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Zwracam się z prośbą o odebranie ww. dokumentów w ciągu </w:t>
      </w:r>
      <w:r w:rsidRPr="003235B8">
        <w:rPr>
          <w:rFonts w:ascii="Verdana" w:eastAsia="Times New Roman" w:hAnsi="Verdana"/>
          <w:b/>
          <w:sz w:val="18"/>
          <w:szCs w:val="18"/>
          <w:lang w:eastAsia="pl-PL"/>
        </w:rPr>
        <w:t>14 dni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od daty doręczenia niniejszego pisma. Jednocześnie proszę o telefoniczne uzgodnienie terminu odbioru z poniżej wskazanym pracownikiem (celem przygotowania dokumentacji).</w:t>
      </w:r>
    </w:p>
    <w:p w14:paraId="343EACF0" w14:textId="685BDA09" w:rsidR="002741C1" w:rsidRPr="002A5649" w:rsidRDefault="002741C1" w:rsidP="44F53E11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44F53E11">
        <w:rPr>
          <w:rFonts w:ascii="Verdana" w:eastAsia="Times New Roman" w:hAnsi="Verdana"/>
          <w:sz w:val="18"/>
          <w:szCs w:val="18"/>
          <w:lang w:eastAsia="pl-PL"/>
        </w:rPr>
        <w:t>Informuję, że w uzasadnionych przypadkach istnieje możliwość wyrażenia przez IP RPO WSL</w:t>
      </w:r>
      <w:r w:rsidR="652EA89E" w:rsidRPr="44F53E11">
        <w:rPr>
          <w:rFonts w:ascii="Verdana" w:eastAsia="Times New Roman" w:hAnsi="Verdana"/>
          <w:sz w:val="18"/>
          <w:szCs w:val="18"/>
          <w:lang w:eastAsia="pl-PL"/>
        </w:rPr>
        <w:t>-ŚCP</w:t>
      </w:r>
      <w:r w:rsidRPr="44F53E11">
        <w:rPr>
          <w:rFonts w:ascii="Verdana" w:eastAsia="Times New Roman" w:hAnsi="Verdana"/>
          <w:sz w:val="18"/>
          <w:szCs w:val="18"/>
          <w:lang w:eastAsia="pl-PL"/>
        </w:rPr>
        <w:t xml:space="preserve"> zgody na wydłużenie ww. terminu. Zaznaczam, iż wniosek w tej sprawie musi zostać dostarczony do IP RPO WSL</w:t>
      </w:r>
      <w:r w:rsidR="7CF8E23E" w:rsidRPr="44F53E11">
        <w:rPr>
          <w:rFonts w:ascii="Verdana" w:eastAsia="Times New Roman" w:hAnsi="Verdana"/>
          <w:sz w:val="18"/>
          <w:szCs w:val="18"/>
          <w:lang w:eastAsia="pl-PL"/>
        </w:rPr>
        <w:t>-ŚCP</w:t>
      </w:r>
      <w:r w:rsidRPr="44F53E11">
        <w:rPr>
          <w:rFonts w:ascii="Verdana" w:eastAsia="Times New Roman" w:hAnsi="Verdana"/>
          <w:sz w:val="18"/>
          <w:szCs w:val="18"/>
          <w:lang w:eastAsia="pl-PL"/>
        </w:rPr>
        <w:t xml:space="preserve"> w terminie pierwotnie ustalonym na odebranie zabezpieczenia prawidłowej realizacji umowy. </w:t>
      </w:r>
    </w:p>
    <w:p w14:paraId="637D3366" w14:textId="7D5EC5E3" w:rsidR="002741C1" w:rsidRDefault="002741C1" w:rsidP="000F4B9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>W przypadku nieodebrania dokumentacji w ww. terminie, a także braku wpływu wniosku o</w:t>
      </w:r>
      <w:r w:rsidR="00E1048A">
        <w:rPr>
          <w:rFonts w:ascii="Verdana" w:eastAsia="Times New Roman" w:hAnsi="Verdana"/>
          <w:sz w:val="18"/>
          <w:szCs w:val="18"/>
          <w:lang w:eastAsia="pl-PL"/>
        </w:rPr>
        <w:t> 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wydłużenie ww. terminu, </w:t>
      </w:r>
      <w:r>
        <w:rPr>
          <w:rFonts w:ascii="Verdana" w:hAnsi="Verdana"/>
          <w:bCs/>
          <w:sz w:val="18"/>
          <w:szCs w:val="18"/>
        </w:rPr>
        <w:t>weksel własny in </w:t>
      </w:r>
      <w:r w:rsidRPr="00045E56">
        <w:rPr>
          <w:rFonts w:ascii="Verdana" w:hAnsi="Verdana"/>
          <w:bCs/>
          <w:sz w:val="18"/>
          <w:szCs w:val="18"/>
        </w:rPr>
        <w:t>blanco wraz z deklaracją wekslową</w:t>
      </w:r>
      <w:r w:rsidRPr="00045E56">
        <w:rPr>
          <w:rFonts w:ascii="Verdana" w:eastAsia="Times New Roman" w:hAnsi="Verdana"/>
          <w:sz w:val="18"/>
          <w:szCs w:val="18"/>
          <w:lang w:eastAsia="pl-PL"/>
        </w:rPr>
        <w:t xml:space="preserve"> do </w:t>
      </w:r>
      <w:r>
        <w:rPr>
          <w:rFonts w:ascii="Verdana" w:eastAsia="Times New Roman" w:hAnsi="Verdana"/>
          <w:sz w:val="18"/>
          <w:szCs w:val="18"/>
          <w:lang w:eastAsia="pl-PL"/>
        </w:rPr>
        <w:t>ww. u</w:t>
      </w:r>
      <w:r w:rsidRPr="00045E56">
        <w:rPr>
          <w:rFonts w:ascii="Verdana" w:eastAsia="Times New Roman" w:hAnsi="Verdana"/>
          <w:sz w:val="18"/>
          <w:szCs w:val="18"/>
          <w:lang w:eastAsia="pl-PL"/>
        </w:rPr>
        <w:t xml:space="preserve">mowy </w:t>
      </w:r>
      <w:r>
        <w:rPr>
          <w:rFonts w:ascii="Verdana" w:eastAsia="Times New Roman" w:hAnsi="Verdana"/>
          <w:sz w:val="18"/>
          <w:szCs w:val="18"/>
          <w:lang w:eastAsia="pl-PL"/>
        </w:rPr>
        <w:t>o</w:t>
      </w:r>
      <w:r w:rsidR="00E1048A">
        <w:rPr>
          <w:rFonts w:ascii="Verdana" w:eastAsia="Times New Roman" w:hAnsi="Verdana"/>
          <w:sz w:val="18"/>
          <w:szCs w:val="18"/>
          <w:lang w:eastAsia="pl-PL"/>
        </w:rPr>
        <w:t> </w:t>
      </w:r>
      <w:r>
        <w:rPr>
          <w:rFonts w:ascii="Verdana" w:eastAsia="Times New Roman" w:hAnsi="Verdana"/>
          <w:sz w:val="18"/>
          <w:szCs w:val="18"/>
          <w:lang w:eastAsia="pl-PL"/>
        </w:rPr>
        <w:t>dofinansowanie zostanie komisyjnie zniszczony, o czym Śląskie Centrum Przedsiębiorczości powiadomi osobnym pismem.</w:t>
      </w:r>
    </w:p>
    <w:p w14:paraId="5529C371" w14:textId="77777777" w:rsidR="002741C1" w:rsidRDefault="002741C1" w:rsidP="000F4B96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3E3BBBC3" w14:textId="578A146B" w:rsidR="002741C1" w:rsidRPr="005A7258" w:rsidRDefault="002741C1" w:rsidP="005A7258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</w:t>
      </w:r>
      <w:r w:rsidR="00E1048A">
        <w:rPr>
          <w:rFonts w:ascii="Verdana" w:eastAsia="Times New Roman" w:hAnsi="Verdana"/>
          <w:sz w:val="18"/>
          <w:szCs w:val="18"/>
          <w:lang w:eastAsia="pl-PL"/>
        </w:rPr>
        <w:t> </w:t>
      </w:r>
      <w:r w:rsidR="00897E9D">
        <w:rPr>
          <w:rFonts w:ascii="Verdana" w:eastAsia="Times New Roman" w:hAnsi="Verdana"/>
          <w:noProof/>
          <w:sz w:val="18"/>
          <w:szCs w:val="18"/>
          <w:lang w:eastAsia="pl-PL"/>
        </w:rPr>
        <w:t>……………………..</w:t>
      </w:r>
      <w:r w:rsidRPr="005A7258">
        <w:rPr>
          <w:rFonts w:ascii="Verdana" w:eastAsia="Times New Roman" w:hAnsi="Verdana"/>
          <w:sz w:val="18"/>
          <w:szCs w:val="18"/>
          <w:lang w:eastAsia="pl-PL"/>
        </w:rPr>
        <w:t xml:space="preserve">, nr </w:t>
      </w:r>
      <w:proofErr w:type="spellStart"/>
      <w:r w:rsidRPr="005A7258">
        <w:rPr>
          <w:rFonts w:ascii="Verdana" w:eastAsia="Times New Roman" w:hAnsi="Verdana"/>
          <w:sz w:val="18"/>
          <w:szCs w:val="18"/>
          <w:lang w:eastAsia="pl-PL"/>
        </w:rPr>
        <w:t>tel</w:t>
      </w:r>
      <w:proofErr w:type="spellEnd"/>
      <w:r w:rsidR="00897E9D">
        <w:rPr>
          <w:rFonts w:ascii="Verdana" w:eastAsia="Times New Roman" w:hAnsi="Verdana"/>
          <w:sz w:val="18"/>
          <w:szCs w:val="18"/>
          <w:lang w:eastAsia="pl-PL"/>
        </w:rPr>
        <w:t>………………………….</w:t>
      </w:r>
      <w:r w:rsidRPr="005A7258">
        <w:rPr>
          <w:rFonts w:ascii="Verdana" w:eastAsia="Times New Roman" w:hAnsi="Verdana"/>
          <w:sz w:val="18"/>
          <w:szCs w:val="18"/>
          <w:lang w:eastAsia="pl-PL"/>
        </w:rPr>
        <w:t>,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5A7258">
        <w:rPr>
          <w:rFonts w:ascii="Verdana" w:eastAsia="Times New Roman" w:hAnsi="Verdana"/>
          <w:sz w:val="18"/>
          <w:szCs w:val="18"/>
          <w:lang w:eastAsia="pl-PL"/>
        </w:rPr>
        <w:t>adres e</w:t>
      </w:r>
      <w:r w:rsidRPr="005A7258">
        <w:rPr>
          <w:rFonts w:ascii="Verdana" w:eastAsia="Times New Roman" w:hAnsi="Verdana"/>
          <w:sz w:val="18"/>
          <w:szCs w:val="18"/>
          <w:lang w:eastAsia="pl-PL"/>
        </w:rPr>
        <w:noBreakHyphen/>
        <w:t>mail</w:t>
      </w:r>
      <w:r w:rsidR="00897E9D">
        <w:rPr>
          <w:rFonts w:ascii="Verdana" w:eastAsia="Times New Roman" w:hAnsi="Verdana"/>
          <w:sz w:val="18"/>
          <w:szCs w:val="18"/>
          <w:lang w:eastAsia="pl-PL"/>
        </w:rPr>
        <w:t>…………………….</w:t>
      </w:r>
      <w:r w:rsidRPr="005A7258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149F0F65" w14:textId="77777777" w:rsidR="002741C1" w:rsidRDefault="002741C1" w:rsidP="000F4B96">
      <w:pPr>
        <w:spacing w:after="0" w:line="36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351E4A38" w14:textId="77777777" w:rsidR="002741C1" w:rsidRPr="00B637F5" w:rsidRDefault="002741C1" w:rsidP="000F4B9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6612067B" w14:textId="77777777" w:rsidR="002741C1" w:rsidRDefault="002741C1" w:rsidP="00073F67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</w:pPr>
    </w:p>
    <w:p w14:paraId="5C8F891A" w14:textId="77777777" w:rsidR="002741C1" w:rsidRDefault="002741C1" w:rsidP="00073F67">
      <w:pPr>
        <w:spacing w:after="0" w:line="240" w:lineRule="auto"/>
        <w:ind w:left="6946"/>
        <w:rPr>
          <w:rFonts w:ascii="Verdana" w:eastAsia="Times New Roman" w:hAnsi="Verdana"/>
          <w:sz w:val="18"/>
          <w:szCs w:val="18"/>
          <w:lang w:eastAsia="pl-PL"/>
        </w:rPr>
      </w:pPr>
    </w:p>
    <w:p w14:paraId="098BA448" w14:textId="77777777" w:rsidR="002741C1" w:rsidRDefault="002741C1" w:rsidP="00073F67">
      <w:pPr>
        <w:spacing w:after="0" w:line="240" w:lineRule="auto"/>
        <w:ind w:left="6946"/>
        <w:jc w:val="both"/>
        <w:rPr>
          <w:rFonts w:ascii="Verdana" w:eastAsia="Times New Roman" w:hAnsi="Verdana"/>
          <w:sz w:val="18"/>
          <w:szCs w:val="18"/>
          <w:lang w:eastAsia="pl-PL"/>
        </w:rPr>
        <w:sectPr w:rsidR="002741C1" w:rsidSect="002741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 w:code="9"/>
          <w:pgMar w:top="1418" w:right="1418" w:bottom="1077" w:left="1418" w:header="709" w:footer="567" w:gutter="0"/>
          <w:pgNumType w:start="1"/>
          <w:cols w:space="708"/>
          <w:titlePg/>
          <w:docGrid w:linePitch="360"/>
        </w:sectPr>
      </w:pPr>
      <w:r>
        <w:rPr>
          <w:rFonts w:ascii="Verdana" w:eastAsia="Times New Roman" w:hAnsi="Verdana"/>
          <w:sz w:val="18"/>
          <w:szCs w:val="18"/>
          <w:lang w:eastAsia="pl-PL"/>
        </w:rPr>
        <w:t>Z 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poważaniem</w:t>
      </w:r>
    </w:p>
    <w:p w14:paraId="4D2A1EF8" w14:textId="77777777" w:rsidR="002741C1" w:rsidRDefault="002741C1" w:rsidP="00073F67">
      <w:pPr>
        <w:spacing w:after="0" w:line="240" w:lineRule="auto"/>
        <w:ind w:left="6946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sectPr w:rsidR="002741C1" w:rsidSect="002741C1">
      <w:footerReference w:type="default" r:id="rId14"/>
      <w:headerReference w:type="first" r:id="rId15"/>
      <w:footerReference w:type="first" r:id="rId16"/>
      <w:endnotePr>
        <w:numFmt w:val="decimal"/>
      </w:endnotePr>
      <w:type w:val="continuous"/>
      <w:pgSz w:w="11906" w:h="16838" w:code="9"/>
      <w:pgMar w:top="1418" w:right="1418" w:bottom="1077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C020F" w14:textId="77777777" w:rsidR="002741C1" w:rsidRDefault="002741C1" w:rsidP="00FA32E4">
      <w:pPr>
        <w:spacing w:after="0" w:line="240" w:lineRule="auto"/>
      </w:pPr>
      <w:r>
        <w:separator/>
      </w:r>
    </w:p>
  </w:endnote>
  <w:endnote w:type="continuationSeparator" w:id="0">
    <w:p w14:paraId="6FAEAFAE" w14:textId="77777777" w:rsidR="002741C1" w:rsidRDefault="002741C1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6839B" w14:textId="77777777" w:rsidR="00654348" w:rsidRDefault="006543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7DBD7" w14:textId="77777777" w:rsidR="002741C1" w:rsidRPr="00D4207D" w:rsidRDefault="002741C1" w:rsidP="00D4207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57F56" w14:textId="31D05B1B" w:rsidR="002741C1" w:rsidRPr="00D50232" w:rsidRDefault="002741C1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>
      <w:rPr>
        <w:rFonts w:ascii="Verdana" w:hAnsi="Verdana"/>
        <w:sz w:val="16"/>
        <w:szCs w:val="16"/>
      </w:rPr>
      <w:fldChar w:fldCharType="separate"/>
    </w:r>
    <w:r w:rsidR="00F32DA5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>
      <w:rPr>
        <w:rFonts w:ascii="Verdana" w:hAnsi="Verdana"/>
        <w:sz w:val="16"/>
        <w:szCs w:val="16"/>
      </w:rPr>
      <w:fldChar w:fldCharType="separate"/>
    </w:r>
    <w:r w:rsidR="00F32DA5">
      <w:rPr>
        <w:rFonts w:ascii="Verdana" w:hAnsi="Verdana"/>
        <w:noProof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B31F1" w14:textId="77777777" w:rsidR="00C45362" w:rsidRPr="00D4207D" w:rsidRDefault="00C45362" w:rsidP="00D4207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 w:rsidR="00D0312F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 w:rsidR="00D0312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="00D0312F">
      <w:rPr>
        <w:rFonts w:ascii="Verdana" w:hAnsi="Verdana"/>
        <w:sz w:val="16"/>
        <w:szCs w:val="16"/>
      </w:rPr>
      <w:fldChar w:fldCharType="end"/>
    </w:r>
    <w:r w:rsidRPr="00CC720B">
      <w:rPr>
        <w:rFonts w:ascii="Verdana" w:hAnsi="Verdana"/>
        <w:sz w:val="16"/>
        <w:szCs w:val="16"/>
      </w:rPr>
      <w:t>/</w:t>
    </w:r>
    <w:r w:rsidR="00D0312F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 w:rsidR="00D0312F">
      <w:rPr>
        <w:rFonts w:ascii="Verdana" w:hAnsi="Verdana"/>
        <w:sz w:val="16"/>
        <w:szCs w:val="16"/>
      </w:rPr>
      <w:fldChar w:fldCharType="separate"/>
    </w:r>
    <w:r w:rsidR="00E53923">
      <w:rPr>
        <w:rFonts w:ascii="Verdana" w:hAnsi="Verdana"/>
        <w:noProof/>
        <w:sz w:val="16"/>
        <w:szCs w:val="16"/>
      </w:rPr>
      <w:t>1</w:t>
    </w:r>
    <w:r w:rsidR="00D0312F">
      <w:rPr>
        <w:rFonts w:ascii="Verdana" w:hAnsi="Verdana"/>
        <w:sz w:val="16"/>
        <w:szCs w:val="1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FDB8" w14:textId="77777777" w:rsidR="00C45362" w:rsidRPr="00D50232" w:rsidRDefault="00C45362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 w:rsidR="00D0312F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 w:rsidR="00D0312F">
      <w:rPr>
        <w:rFonts w:ascii="Verdana" w:hAnsi="Verdana"/>
        <w:sz w:val="16"/>
        <w:szCs w:val="16"/>
      </w:rPr>
      <w:fldChar w:fldCharType="separate"/>
    </w:r>
    <w:r w:rsidR="002741C1">
      <w:rPr>
        <w:rFonts w:ascii="Verdana" w:hAnsi="Verdana"/>
        <w:noProof/>
        <w:sz w:val="16"/>
        <w:szCs w:val="16"/>
      </w:rPr>
      <w:t>1</w:t>
    </w:r>
    <w:r w:rsidR="00D0312F">
      <w:rPr>
        <w:rFonts w:ascii="Verdana" w:hAnsi="Verdana"/>
        <w:sz w:val="16"/>
        <w:szCs w:val="16"/>
      </w:rPr>
      <w:fldChar w:fldCharType="end"/>
    </w:r>
    <w:r w:rsidRPr="00CC720B">
      <w:rPr>
        <w:rFonts w:ascii="Verdana" w:hAnsi="Verdana"/>
        <w:sz w:val="16"/>
        <w:szCs w:val="16"/>
      </w:rPr>
      <w:t>/</w:t>
    </w:r>
    <w:r w:rsidR="00D0312F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 w:rsidR="00D0312F">
      <w:rPr>
        <w:rFonts w:ascii="Verdana" w:hAnsi="Verdana"/>
        <w:sz w:val="16"/>
        <w:szCs w:val="16"/>
      </w:rPr>
      <w:fldChar w:fldCharType="separate"/>
    </w:r>
    <w:r w:rsidR="002741C1">
      <w:rPr>
        <w:rFonts w:ascii="Verdana" w:hAnsi="Verdana"/>
        <w:noProof/>
        <w:sz w:val="16"/>
        <w:szCs w:val="16"/>
      </w:rPr>
      <w:t>1</w:t>
    </w:r>
    <w:r w:rsidR="00D0312F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AA1C9" w14:textId="77777777" w:rsidR="002741C1" w:rsidRDefault="002741C1" w:rsidP="00FA32E4">
      <w:pPr>
        <w:spacing w:after="0" w:line="240" w:lineRule="auto"/>
      </w:pPr>
      <w:r>
        <w:separator/>
      </w:r>
    </w:p>
  </w:footnote>
  <w:footnote w:type="continuationSeparator" w:id="0">
    <w:p w14:paraId="1566D058" w14:textId="77777777" w:rsidR="002741C1" w:rsidRDefault="002741C1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3FF3F" w14:textId="77777777" w:rsidR="00654348" w:rsidRDefault="006543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50EA" w14:textId="77777777" w:rsidR="00654348" w:rsidRDefault="006543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AA5C1" w14:textId="44721174" w:rsidR="002741C1" w:rsidRDefault="44F53E11" w:rsidP="00D4207D">
    <w:pPr>
      <w:pStyle w:val="Nagwek"/>
      <w:jc w:val="right"/>
    </w:pPr>
    <w:r>
      <w:rPr>
        <w:noProof/>
      </w:rPr>
      <w:drawing>
        <wp:inline distT="0" distB="0" distL="0" distR="0" wp14:anchorId="03DC6A30" wp14:editId="5A752D14">
          <wp:extent cx="5759449" cy="713583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713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27A3F" w14:textId="77777777" w:rsidR="00C45362" w:rsidRDefault="44F53E11" w:rsidP="00D4207D">
    <w:pPr>
      <w:pStyle w:val="Nagwek"/>
      <w:jc w:val="right"/>
    </w:pPr>
    <w:r>
      <w:rPr>
        <w:noProof/>
      </w:rPr>
      <w:drawing>
        <wp:inline distT="0" distB="0" distL="0" distR="0" wp14:anchorId="3CB0F09F" wp14:editId="305117F8">
          <wp:extent cx="5759449" cy="639040"/>
          <wp:effectExtent l="0" t="0" r="0" b="0"/>
          <wp:docPr id="1" name="Obraz 1" descr="Z:\SCP\LOGOTYPY 15.05.2017\logotypy\Logotypy 2007-2013. Śląskie\logo mono 4 ok mniejsz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9" cy="639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.jpg" style="width:102pt;height:60.75pt;visibility:visible" o:bullet="t">
        <v:imagedata r:id="rId1" o:title="a" croptop="42799f" cropbottom="3706f" cropleft="13726f" cropright="34361f"/>
      </v:shape>
    </w:pict>
  </w:numPicBullet>
  <w:abstractNum w:abstractNumId="0" w15:restartNumberingAfterBreak="1">
    <w:nsid w:val="00000002"/>
    <w:multiLevelType w:val="singleLevel"/>
    <w:tmpl w:val="059686C0"/>
    <w:name w:val="WW8Num1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1" w15:restartNumberingAfterBreak="1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1">
    <w:nsid w:val="04FB4401"/>
    <w:multiLevelType w:val="hybridMultilevel"/>
    <w:tmpl w:val="E8941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9B7628B"/>
    <w:multiLevelType w:val="hybridMultilevel"/>
    <w:tmpl w:val="97B8E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A993536"/>
    <w:multiLevelType w:val="hybridMultilevel"/>
    <w:tmpl w:val="093A6C62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1">
    <w:nsid w:val="0C82148F"/>
    <w:multiLevelType w:val="hybridMultilevel"/>
    <w:tmpl w:val="F0EC1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0FB43014"/>
    <w:multiLevelType w:val="hybridMultilevel"/>
    <w:tmpl w:val="65862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3AA0637"/>
    <w:multiLevelType w:val="hybridMultilevel"/>
    <w:tmpl w:val="416C47D6"/>
    <w:lvl w:ilvl="0" w:tplc="E97A70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1">
    <w:nsid w:val="14DE4817"/>
    <w:multiLevelType w:val="hybridMultilevel"/>
    <w:tmpl w:val="86A292EA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1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1">
    <w:nsid w:val="1BC62BFC"/>
    <w:multiLevelType w:val="hybridMultilevel"/>
    <w:tmpl w:val="093A6C62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1">
    <w:nsid w:val="26AA7DA3"/>
    <w:multiLevelType w:val="hybridMultilevel"/>
    <w:tmpl w:val="74263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3" w15:restartNumberingAfterBreak="1">
    <w:nsid w:val="357764D2"/>
    <w:multiLevelType w:val="hybridMultilevel"/>
    <w:tmpl w:val="857A1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94425D3"/>
    <w:multiLevelType w:val="hybridMultilevel"/>
    <w:tmpl w:val="013CC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9D60481"/>
    <w:multiLevelType w:val="hybridMultilevel"/>
    <w:tmpl w:val="D4229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C2F21DB"/>
    <w:multiLevelType w:val="hybridMultilevel"/>
    <w:tmpl w:val="ACD4D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E2E26D5"/>
    <w:multiLevelType w:val="hybridMultilevel"/>
    <w:tmpl w:val="093A6C62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1">
    <w:nsid w:val="48430088"/>
    <w:multiLevelType w:val="hybridMultilevel"/>
    <w:tmpl w:val="13749EB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1">
    <w:nsid w:val="53F80D3B"/>
    <w:multiLevelType w:val="hybridMultilevel"/>
    <w:tmpl w:val="686EA376"/>
    <w:lvl w:ilvl="0" w:tplc="6A2CA97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1">
    <w:nsid w:val="657D3F0D"/>
    <w:multiLevelType w:val="hybridMultilevel"/>
    <w:tmpl w:val="A2CE5924"/>
    <w:lvl w:ilvl="0" w:tplc="5FC819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5FC819CA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1">
    <w:nsid w:val="660762BF"/>
    <w:multiLevelType w:val="hybridMultilevel"/>
    <w:tmpl w:val="093A6C62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1">
    <w:nsid w:val="674B6FD7"/>
    <w:multiLevelType w:val="hybridMultilevel"/>
    <w:tmpl w:val="093A6C62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1">
    <w:nsid w:val="685C6452"/>
    <w:multiLevelType w:val="hybridMultilevel"/>
    <w:tmpl w:val="BBFE8C86"/>
    <w:name w:val="WW8Num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1">
    <w:nsid w:val="6BCC52B0"/>
    <w:multiLevelType w:val="hybridMultilevel"/>
    <w:tmpl w:val="F626B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1">
    <w:nsid w:val="6EDF31B4"/>
    <w:multiLevelType w:val="hybridMultilevel"/>
    <w:tmpl w:val="2C82BF4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1">
    <w:nsid w:val="77E60A08"/>
    <w:multiLevelType w:val="hybridMultilevel"/>
    <w:tmpl w:val="093A6C62"/>
    <w:lvl w:ilvl="0" w:tplc="77BC04BC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21"/>
  </w:num>
  <w:num w:numId="2">
    <w:abstractNumId w:val="12"/>
  </w:num>
  <w:num w:numId="3">
    <w:abstractNumId w:val="9"/>
  </w:num>
  <w:num w:numId="4">
    <w:abstractNumId w:val="25"/>
  </w:num>
  <w:num w:numId="5">
    <w:abstractNumId w:val="25"/>
    <w:lvlOverride w:ilvl="0">
      <w:startOverride w:val="1"/>
    </w:lvlOverride>
  </w:num>
  <w:num w:numId="6">
    <w:abstractNumId w:val="1"/>
  </w:num>
  <w:num w:numId="7">
    <w:abstractNumId w:val="27"/>
  </w:num>
  <w:num w:numId="8">
    <w:abstractNumId w:val="0"/>
  </w:num>
  <w:num w:numId="9">
    <w:abstractNumId w:val="20"/>
  </w:num>
  <w:num w:numId="10">
    <w:abstractNumId w:val="19"/>
  </w:num>
  <w:num w:numId="11">
    <w:abstractNumId w:val="2"/>
  </w:num>
  <w:num w:numId="12">
    <w:abstractNumId w:val="5"/>
  </w:num>
  <w:num w:numId="13">
    <w:abstractNumId w:val="18"/>
  </w:num>
  <w:num w:numId="14">
    <w:abstractNumId w:val="3"/>
  </w:num>
  <w:num w:numId="15">
    <w:abstractNumId w:val="15"/>
  </w:num>
  <w:num w:numId="16">
    <w:abstractNumId w:val="24"/>
  </w:num>
  <w:num w:numId="17">
    <w:abstractNumId w:val="6"/>
  </w:num>
  <w:num w:numId="18">
    <w:abstractNumId w:val="13"/>
  </w:num>
  <w:num w:numId="19">
    <w:abstractNumId w:val="11"/>
  </w:num>
  <w:num w:numId="20">
    <w:abstractNumId w:val="14"/>
  </w:num>
  <w:num w:numId="21">
    <w:abstractNumId w:val="23"/>
  </w:num>
  <w:num w:numId="22">
    <w:abstractNumId w:val="4"/>
  </w:num>
  <w:num w:numId="23">
    <w:abstractNumId w:val="17"/>
  </w:num>
  <w:num w:numId="24">
    <w:abstractNumId w:val="16"/>
  </w:num>
  <w:num w:numId="25">
    <w:abstractNumId w:val="10"/>
  </w:num>
  <w:num w:numId="26">
    <w:abstractNumId w:val="22"/>
  </w:num>
  <w:num w:numId="27">
    <w:abstractNumId w:val="8"/>
  </w:num>
  <w:num w:numId="28">
    <w:abstractNumId w:val="28"/>
  </w:num>
  <w:num w:numId="29">
    <w:abstractNumId w:val="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66A"/>
    <w:rsid w:val="0001024E"/>
    <w:rsid w:val="00032F58"/>
    <w:rsid w:val="00043335"/>
    <w:rsid w:val="0005358F"/>
    <w:rsid w:val="00053E20"/>
    <w:rsid w:val="0006232C"/>
    <w:rsid w:val="00073F67"/>
    <w:rsid w:val="000768CC"/>
    <w:rsid w:val="0009492E"/>
    <w:rsid w:val="000B35EB"/>
    <w:rsid w:val="000C0102"/>
    <w:rsid w:val="000C0758"/>
    <w:rsid w:val="000C31C1"/>
    <w:rsid w:val="000C5273"/>
    <w:rsid w:val="000D5141"/>
    <w:rsid w:val="000D61A8"/>
    <w:rsid w:val="000E7CA0"/>
    <w:rsid w:val="000F4B96"/>
    <w:rsid w:val="000F7171"/>
    <w:rsid w:val="00106CD9"/>
    <w:rsid w:val="001109A5"/>
    <w:rsid w:val="0012009E"/>
    <w:rsid w:val="0012058C"/>
    <w:rsid w:val="00125691"/>
    <w:rsid w:val="001324C1"/>
    <w:rsid w:val="001518A9"/>
    <w:rsid w:val="00153142"/>
    <w:rsid w:val="001549A3"/>
    <w:rsid w:val="00164A1D"/>
    <w:rsid w:val="00175FF0"/>
    <w:rsid w:val="00187F9E"/>
    <w:rsid w:val="00190422"/>
    <w:rsid w:val="001978F1"/>
    <w:rsid w:val="001A22A1"/>
    <w:rsid w:val="001A4ED8"/>
    <w:rsid w:val="001B0E9F"/>
    <w:rsid w:val="001B134A"/>
    <w:rsid w:val="001B3A68"/>
    <w:rsid w:val="001B5C50"/>
    <w:rsid w:val="001C3F21"/>
    <w:rsid w:val="001D596B"/>
    <w:rsid w:val="001D6BFA"/>
    <w:rsid w:val="001E03AC"/>
    <w:rsid w:val="001F69CB"/>
    <w:rsid w:val="0020232A"/>
    <w:rsid w:val="00205892"/>
    <w:rsid w:val="002210E7"/>
    <w:rsid w:val="00235DD0"/>
    <w:rsid w:val="00237895"/>
    <w:rsid w:val="00240AEB"/>
    <w:rsid w:val="00247E2C"/>
    <w:rsid w:val="00261C71"/>
    <w:rsid w:val="002708EC"/>
    <w:rsid w:val="00272964"/>
    <w:rsid w:val="002741C1"/>
    <w:rsid w:val="00281354"/>
    <w:rsid w:val="002819D2"/>
    <w:rsid w:val="00282BDB"/>
    <w:rsid w:val="00284BE5"/>
    <w:rsid w:val="00290C31"/>
    <w:rsid w:val="002A6B8A"/>
    <w:rsid w:val="002B4441"/>
    <w:rsid w:val="002B62E9"/>
    <w:rsid w:val="002C75E4"/>
    <w:rsid w:val="002E4B54"/>
    <w:rsid w:val="003211D7"/>
    <w:rsid w:val="00336206"/>
    <w:rsid w:val="00336F44"/>
    <w:rsid w:val="0034681C"/>
    <w:rsid w:val="003644E1"/>
    <w:rsid w:val="00373827"/>
    <w:rsid w:val="00375336"/>
    <w:rsid w:val="00380397"/>
    <w:rsid w:val="003847B3"/>
    <w:rsid w:val="0038566A"/>
    <w:rsid w:val="00385D2D"/>
    <w:rsid w:val="003B66F1"/>
    <w:rsid w:val="003C05C0"/>
    <w:rsid w:val="003D0057"/>
    <w:rsid w:val="003D5C5D"/>
    <w:rsid w:val="003F02E6"/>
    <w:rsid w:val="003F5889"/>
    <w:rsid w:val="003F78D9"/>
    <w:rsid w:val="00403B9E"/>
    <w:rsid w:val="00412748"/>
    <w:rsid w:val="00413871"/>
    <w:rsid w:val="00421E13"/>
    <w:rsid w:val="00425BB2"/>
    <w:rsid w:val="004324EA"/>
    <w:rsid w:val="00440C1C"/>
    <w:rsid w:val="0044617C"/>
    <w:rsid w:val="004525FF"/>
    <w:rsid w:val="0045265D"/>
    <w:rsid w:val="00470395"/>
    <w:rsid w:val="00496A8E"/>
    <w:rsid w:val="004B26B3"/>
    <w:rsid w:val="004C00D4"/>
    <w:rsid w:val="004C0234"/>
    <w:rsid w:val="00505A41"/>
    <w:rsid w:val="00506375"/>
    <w:rsid w:val="00506399"/>
    <w:rsid w:val="00512981"/>
    <w:rsid w:val="00533AEA"/>
    <w:rsid w:val="0054400A"/>
    <w:rsid w:val="005452F7"/>
    <w:rsid w:val="005721D7"/>
    <w:rsid w:val="0058744C"/>
    <w:rsid w:val="00597838"/>
    <w:rsid w:val="005A3F02"/>
    <w:rsid w:val="005A4E48"/>
    <w:rsid w:val="005A7258"/>
    <w:rsid w:val="005E7CF9"/>
    <w:rsid w:val="00602051"/>
    <w:rsid w:val="00610432"/>
    <w:rsid w:val="00610575"/>
    <w:rsid w:val="0062534D"/>
    <w:rsid w:val="006264DA"/>
    <w:rsid w:val="00645213"/>
    <w:rsid w:val="00646756"/>
    <w:rsid w:val="0065051A"/>
    <w:rsid w:val="00654348"/>
    <w:rsid w:val="00654BF4"/>
    <w:rsid w:val="00657083"/>
    <w:rsid w:val="00660104"/>
    <w:rsid w:val="00666561"/>
    <w:rsid w:val="00690EC3"/>
    <w:rsid w:val="00693D75"/>
    <w:rsid w:val="00695F44"/>
    <w:rsid w:val="006A4095"/>
    <w:rsid w:val="006B1F5A"/>
    <w:rsid w:val="006B4FF5"/>
    <w:rsid w:val="006C15B8"/>
    <w:rsid w:val="006C1F29"/>
    <w:rsid w:val="006C3F84"/>
    <w:rsid w:val="006C71E1"/>
    <w:rsid w:val="006C723B"/>
    <w:rsid w:val="006F2BDF"/>
    <w:rsid w:val="006F4F3C"/>
    <w:rsid w:val="006F6AF6"/>
    <w:rsid w:val="00714F34"/>
    <w:rsid w:val="00716343"/>
    <w:rsid w:val="00721F3A"/>
    <w:rsid w:val="00727B7B"/>
    <w:rsid w:val="007344C9"/>
    <w:rsid w:val="0073790D"/>
    <w:rsid w:val="00763882"/>
    <w:rsid w:val="00774D6D"/>
    <w:rsid w:val="00775D7B"/>
    <w:rsid w:val="00780951"/>
    <w:rsid w:val="007859C0"/>
    <w:rsid w:val="00794F84"/>
    <w:rsid w:val="007B47DD"/>
    <w:rsid w:val="007B57A1"/>
    <w:rsid w:val="007B5B91"/>
    <w:rsid w:val="007B7351"/>
    <w:rsid w:val="007E29B6"/>
    <w:rsid w:val="007E509E"/>
    <w:rsid w:val="007F171F"/>
    <w:rsid w:val="00807942"/>
    <w:rsid w:val="0084290F"/>
    <w:rsid w:val="00852471"/>
    <w:rsid w:val="00865052"/>
    <w:rsid w:val="00872206"/>
    <w:rsid w:val="00874610"/>
    <w:rsid w:val="008747B4"/>
    <w:rsid w:val="0089753C"/>
    <w:rsid w:val="00897E9D"/>
    <w:rsid w:val="008A4A57"/>
    <w:rsid w:val="008B1AA6"/>
    <w:rsid w:val="008C3D3E"/>
    <w:rsid w:val="008D3EE3"/>
    <w:rsid w:val="008D73B1"/>
    <w:rsid w:val="009076A7"/>
    <w:rsid w:val="00925BA1"/>
    <w:rsid w:val="0092626B"/>
    <w:rsid w:val="009379D3"/>
    <w:rsid w:val="00944177"/>
    <w:rsid w:val="00956669"/>
    <w:rsid w:val="00967F48"/>
    <w:rsid w:val="009806F9"/>
    <w:rsid w:val="00990B05"/>
    <w:rsid w:val="009935C5"/>
    <w:rsid w:val="00996E79"/>
    <w:rsid w:val="009A0900"/>
    <w:rsid w:val="009A6BE2"/>
    <w:rsid w:val="009A7EDA"/>
    <w:rsid w:val="009B0058"/>
    <w:rsid w:val="009B25A7"/>
    <w:rsid w:val="009C06C6"/>
    <w:rsid w:val="009C302F"/>
    <w:rsid w:val="009C72BE"/>
    <w:rsid w:val="009D410D"/>
    <w:rsid w:val="009D54F1"/>
    <w:rsid w:val="009D6AA0"/>
    <w:rsid w:val="009E107C"/>
    <w:rsid w:val="009E4883"/>
    <w:rsid w:val="00A00D3B"/>
    <w:rsid w:val="00A06707"/>
    <w:rsid w:val="00A373A0"/>
    <w:rsid w:val="00A446D8"/>
    <w:rsid w:val="00A53041"/>
    <w:rsid w:val="00A55997"/>
    <w:rsid w:val="00A61240"/>
    <w:rsid w:val="00A70FBC"/>
    <w:rsid w:val="00A929D3"/>
    <w:rsid w:val="00A93956"/>
    <w:rsid w:val="00A974C6"/>
    <w:rsid w:val="00A97869"/>
    <w:rsid w:val="00AA1AAC"/>
    <w:rsid w:val="00AA4883"/>
    <w:rsid w:val="00AC40E2"/>
    <w:rsid w:val="00AC4E11"/>
    <w:rsid w:val="00AD29B3"/>
    <w:rsid w:val="00AE58E5"/>
    <w:rsid w:val="00AF564F"/>
    <w:rsid w:val="00B018A6"/>
    <w:rsid w:val="00B05989"/>
    <w:rsid w:val="00B0632F"/>
    <w:rsid w:val="00B067E2"/>
    <w:rsid w:val="00B21F7E"/>
    <w:rsid w:val="00B337CA"/>
    <w:rsid w:val="00B37F57"/>
    <w:rsid w:val="00B41A68"/>
    <w:rsid w:val="00B43F5C"/>
    <w:rsid w:val="00B45756"/>
    <w:rsid w:val="00B56E28"/>
    <w:rsid w:val="00B64553"/>
    <w:rsid w:val="00B677A1"/>
    <w:rsid w:val="00B72B07"/>
    <w:rsid w:val="00BA7B2E"/>
    <w:rsid w:val="00BC42AF"/>
    <w:rsid w:val="00BC5E49"/>
    <w:rsid w:val="00BD027B"/>
    <w:rsid w:val="00BD25BB"/>
    <w:rsid w:val="00BE2F1A"/>
    <w:rsid w:val="00BE2FA7"/>
    <w:rsid w:val="00BE75C4"/>
    <w:rsid w:val="00C22111"/>
    <w:rsid w:val="00C25620"/>
    <w:rsid w:val="00C30CC1"/>
    <w:rsid w:val="00C355C7"/>
    <w:rsid w:val="00C45362"/>
    <w:rsid w:val="00C52986"/>
    <w:rsid w:val="00C53F1A"/>
    <w:rsid w:val="00C55C0A"/>
    <w:rsid w:val="00C86035"/>
    <w:rsid w:val="00CB13FE"/>
    <w:rsid w:val="00CD2C40"/>
    <w:rsid w:val="00CD5E14"/>
    <w:rsid w:val="00CD61AF"/>
    <w:rsid w:val="00CF436D"/>
    <w:rsid w:val="00CF56A9"/>
    <w:rsid w:val="00D001EB"/>
    <w:rsid w:val="00D02840"/>
    <w:rsid w:val="00D0312F"/>
    <w:rsid w:val="00D048CB"/>
    <w:rsid w:val="00D074B7"/>
    <w:rsid w:val="00D10286"/>
    <w:rsid w:val="00D17C1C"/>
    <w:rsid w:val="00D22F76"/>
    <w:rsid w:val="00D3184C"/>
    <w:rsid w:val="00D37F62"/>
    <w:rsid w:val="00D4207D"/>
    <w:rsid w:val="00D50232"/>
    <w:rsid w:val="00D675E7"/>
    <w:rsid w:val="00D71D98"/>
    <w:rsid w:val="00D941EE"/>
    <w:rsid w:val="00D95179"/>
    <w:rsid w:val="00DA597B"/>
    <w:rsid w:val="00DA736E"/>
    <w:rsid w:val="00DC40F7"/>
    <w:rsid w:val="00DC6115"/>
    <w:rsid w:val="00DD0919"/>
    <w:rsid w:val="00DD48AA"/>
    <w:rsid w:val="00DD7ACB"/>
    <w:rsid w:val="00DF704D"/>
    <w:rsid w:val="00E01C6D"/>
    <w:rsid w:val="00E1048A"/>
    <w:rsid w:val="00E51B5E"/>
    <w:rsid w:val="00E52423"/>
    <w:rsid w:val="00E53923"/>
    <w:rsid w:val="00E5593D"/>
    <w:rsid w:val="00E6043D"/>
    <w:rsid w:val="00E6255D"/>
    <w:rsid w:val="00E643B8"/>
    <w:rsid w:val="00E7151D"/>
    <w:rsid w:val="00E723FE"/>
    <w:rsid w:val="00E7250A"/>
    <w:rsid w:val="00E725E9"/>
    <w:rsid w:val="00E80B16"/>
    <w:rsid w:val="00E811B5"/>
    <w:rsid w:val="00E90624"/>
    <w:rsid w:val="00EA17DB"/>
    <w:rsid w:val="00EA4F47"/>
    <w:rsid w:val="00EB4061"/>
    <w:rsid w:val="00EB53B3"/>
    <w:rsid w:val="00EC5BA6"/>
    <w:rsid w:val="00EC66D3"/>
    <w:rsid w:val="00F10753"/>
    <w:rsid w:val="00F242F4"/>
    <w:rsid w:val="00F25F50"/>
    <w:rsid w:val="00F32DA5"/>
    <w:rsid w:val="00F3399C"/>
    <w:rsid w:val="00F41E7F"/>
    <w:rsid w:val="00F47C46"/>
    <w:rsid w:val="00F65A97"/>
    <w:rsid w:val="00F70877"/>
    <w:rsid w:val="00F735C5"/>
    <w:rsid w:val="00F83FA9"/>
    <w:rsid w:val="00F84EBC"/>
    <w:rsid w:val="00F879BC"/>
    <w:rsid w:val="00F94A3B"/>
    <w:rsid w:val="00FA32E4"/>
    <w:rsid w:val="00FA5BF1"/>
    <w:rsid w:val="00FB2D4E"/>
    <w:rsid w:val="00FB5568"/>
    <w:rsid w:val="00FB6DB1"/>
    <w:rsid w:val="00FC0FCB"/>
    <w:rsid w:val="00FC336D"/>
    <w:rsid w:val="00FE398D"/>
    <w:rsid w:val="00FE4222"/>
    <w:rsid w:val="00FF27E5"/>
    <w:rsid w:val="44F53E11"/>
    <w:rsid w:val="54E32B6C"/>
    <w:rsid w:val="652EA89E"/>
    <w:rsid w:val="7CF8E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37147"/>
  <w15:docId w15:val="{A0559096-4428-4E90-8AFA-6F965242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207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4207D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D4207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23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723F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723F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B5C5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1B5C50"/>
    <w:rPr>
      <w:rFonts w:ascii="Consolas" w:eastAsia="Calibri" w:hAnsi="Consolas" w:cs="Times New Roman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00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0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0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0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05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7C4F8-5BD3-4E1C-A78A-5CED222B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02.dotx</Template>
  <TotalTime>0</TotalTime>
  <Pages>1</Pages>
  <Words>276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możliwości odbioru weksla</dc:title>
  <dc:creator>agnieszka.mieszczok</dc:creator>
  <cp:lastModifiedBy>michal.mol</cp:lastModifiedBy>
  <cp:revision>7</cp:revision>
  <cp:lastPrinted>2009-02-09T09:59:00Z</cp:lastPrinted>
  <dcterms:created xsi:type="dcterms:W3CDTF">2018-01-12T18:01:00Z</dcterms:created>
  <dcterms:modified xsi:type="dcterms:W3CDTF">2021-07-20T12:34:00Z</dcterms:modified>
</cp:coreProperties>
</file>